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24E3F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BOTILLER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05107D4A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4A32E69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</w:p>
    <w:p w14:paraId="63386AA1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</w:p>
    <w:p w14:paraId="065F7F54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</w:t>
      </w: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8A46F04" w14:textId="77777777" w:rsidR="00D53FB1" w:rsidRDefault="00D53FB1" w:rsidP="00D53FB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7743BA73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7C54D159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</w:p>
    <w:p w14:paraId="5CF04209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</w:p>
    <w:p w14:paraId="0822331B" w14:textId="77777777" w:rsidR="00D53FB1" w:rsidRDefault="00D53FB1" w:rsidP="00D53F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October 2021</w:t>
      </w:r>
    </w:p>
    <w:p w14:paraId="230F52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D4FA" w14:textId="77777777" w:rsidR="00D53FB1" w:rsidRDefault="00D53FB1" w:rsidP="009139A6">
      <w:r>
        <w:separator/>
      </w:r>
    </w:p>
  </w:endnote>
  <w:endnote w:type="continuationSeparator" w:id="0">
    <w:p w14:paraId="77BB042A" w14:textId="77777777" w:rsidR="00D53FB1" w:rsidRDefault="00D53F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94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FD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077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C4692" w14:textId="77777777" w:rsidR="00D53FB1" w:rsidRDefault="00D53FB1" w:rsidP="009139A6">
      <w:r>
        <w:separator/>
      </w:r>
    </w:p>
  </w:footnote>
  <w:footnote w:type="continuationSeparator" w:id="0">
    <w:p w14:paraId="78C439DF" w14:textId="77777777" w:rsidR="00D53FB1" w:rsidRDefault="00D53F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BE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701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80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FB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53FB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A134B"/>
  <w15:chartTrackingRefBased/>
  <w15:docId w15:val="{29A8177B-F961-4FCA-9C4C-BC8EB0AE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FB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2021-12-07T21:04:00Z</dcterms:created>
  <dcterms:modified xsi:type="dcterms:W3CDTF">2021-12-07T21:04:00Z</dcterms:modified>
</cp:coreProperties>
</file>